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3035F" w14:textId="292EA9CF" w:rsidR="006B2F86" w:rsidRDefault="001D0190" w:rsidP="00E71FC3">
      <w:pPr>
        <w:pStyle w:val="NoSpacing"/>
      </w:pPr>
      <w:r>
        <w:rPr>
          <w:u w:val="single"/>
        </w:rPr>
        <w:t>Robert MARTON</w:t>
      </w:r>
      <w:r>
        <w:t xml:space="preserve">     (d.1431)</w:t>
      </w:r>
    </w:p>
    <w:p w14:paraId="7E35381F" w14:textId="7D00DC7F" w:rsidR="001D0190" w:rsidRDefault="001D0190" w:rsidP="00E71FC3">
      <w:pPr>
        <w:pStyle w:val="NoSpacing"/>
      </w:pPr>
      <w:r>
        <w:t>of York. Litster.</w:t>
      </w:r>
    </w:p>
    <w:p w14:paraId="2517EEA5" w14:textId="222B092F" w:rsidR="001D0190" w:rsidRDefault="001D0190" w:rsidP="00E71FC3">
      <w:pPr>
        <w:pStyle w:val="NoSpacing"/>
      </w:pPr>
    </w:p>
    <w:p w14:paraId="680C105C" w14:textId="31DC93C8" w:rsidR="001D0190" w:rsidRDefault="001D0190" w:rsidP="00E71FC3">
      <w:pPr>
        <w:pStyle w:val="NoSpacing"/>
      </w:pPr>
    </w:p>
    <w:p w14:paraId="761E2AE2" w14:textId="178452AC" w:rsidR="001D0190" w:rsidRDefault="001D0190" w:rsidP="00E71FC3">
      <w:pPr>
        <w:pStyle w:val="NoSpacing"/>
      </w:pPr>
      <w:r>
        <w:t>10 May1431</w:t>
      </w:r>
      <w:r>
        <w:tab/>
        <w:t>Administration of his lands and possessions was granted.  (W.Y.R.p.112)</w:t>
      </w:r>
    </w:p>
    <w:p w14:paraId="4A646095" w14:textId="07DA14A4" w:rsidR="001D0190" w:rsidRDefault="001D0190" w:rsidP="00E71FC3">
      <w:pPr>
        <w:pStyle w:val="NoSpacing"/>
      </w:pPr>
    </w:p>
    <w:p w14:paraId="54568941" w14:textId="16DC6CDD" w:rsidR="001D0190" w:rsidRDefault="001D0190" w:rsidP="00E71FC3">
      <w:pPr>
        <w:pStyle w:val="NoSpacing"/>
      </w:pPr>
    </w:p>
    <w:p w14:paraId="2149237E" w14:textId="3E26DA74" w:rsidR="001D0190" w:rsidRPr="001D0190" w:rsidRDefault="00A96C9B" w:rsidP="00E71FC3">
      <w:pPr>
        <w:pStyle w:val="NoSpacing"/>
      </w:pPr>
      <w:r>
        <w:t>3 March 2020</w:t>
      </w:r>
      <w:bookmarkStart w:id="0" w:name="_GoBack"/>
      <w:bookmarkEnd w:id="0"/>
    </w:p>
    <w:sectPr w:rsidR="001D0190" w:rsidRPr="001D01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436E2" w14:textId="77777777" w:rsidR="001D0190" w:rsidRDefault="001D0190" w:rsidP="00E71FC3">
      <w:pPr>
        <w:spacing w:after="0" w:line="240" w:lineRule="auto"/>
      </w:pPr>
      <w:r>
        <w:separator/>
      </w:r>
    </w:p>
  </w:endnote>
  <w:endnote w:type="continuationSeparator" w:id="0">
    <w:p w14:paraId="6FF0BE93" w14:textId="77777777" w:rsidR="001D0190" w:rsidRDefault="001D01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16A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50B8F" w14:textId="77777777" w:rsidR="001D0190" w:rsidRDefault="001D0190" w:rsidP="00E71FC3">
      <w:pPr>
        <w:spacing w:after="0" w:line="240" w:lineRule="auto"/>
      </w:pPr>
      <w:r>
        <w:separator/>
      </w:r>
    </w:p>
  </w:footnote>
  <w:footnote w:type="continuationSeparator" w:id="0">
    <w:p w14:paraId="0F734A00" w14:textId="77777777" w:rsidR="001D0190" w:rsidRDefault="001D01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90"/>
    <w:rsid w:val="001A7C09"/>
    <w:rsid w:val="001D0190"/>
    <w:rsid w:val="00577BD5"/>
    <w:rsid w:val="00656CBA"/>
    <w:rsid w:val="006A1F77"/>
    <w:rsid w:val="00733BE7"/>
    <w:rsid w:val="00A96C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CD8A0"/>
  <w15:chartTrackingRefBased/>
  <w15:docId w15:val="{2113117E-B359-44C3-A694-5D73F8A5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2020-03-03T22:12:00Z</dcterms:created>
  <dcterms:modified xsi:type="dcterms:W3CDTF">2020-03-03T22:24:00Z</dcterms:modified>
</cp:coreProperties>
</file>